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DC25CB" w:rsidTr="00DC25CB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25CB" w:rsidRDefault="00DC25CB" w:rsidP="00815E71">
            <w:r>
              <w:t>Приложение 11</w:t>
            </w:r>
          </w:p>
        </w:tc>
      </w:tr>
      <w:tr w:rsidR="00DC25CB" w:rsidTr="00DC25CB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25CB" w:rsidRDefault="00DC25CB" w:rsidP="00815E71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DC25CB" w:rsidTr="00DC25CB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25CB" w:rsidRDefault="0080574F" w:rsidP="0080574F">
            <w:r>
              <w:t>о</w:t>
            </w:r>
            <w:r w:rsidR="00DC25CB">
              <w:t>т</w:t>
            </w:r>
            <w:r>
              <w:t xml:space="preserve"> 25.12.2018</w:t>
            </w:r>
            <w:r w:rsidR="00DC25CB">
              <w:t xml:space="preserve"> №</w:t>
            </w:r>
            <w:r>
              <w:t xml:space="preserve"> 45-328</w:t>
            </w:r>
          </w:p>
        </w:tc>
      </w:tr>
      <w:tr w:rsidR="00DC25CB" w:rsidTr="00DC25CB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</w:tr>
      <w:tr w:rsidR="00DC25CB" w:rsidTr="00DC25CB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Программа муниципальных заимствований на 2018 год и на плановый период 2019 и 2020 годов</w:t>
            </w:r>
          </w:p>
        </w:tc>
      </w:tr>
      <w:tr w:rsidR="00DC25CB" w:rsidTr="00DC25CB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</w:tr>
      <w:tr w:rsidR="00DC25CB" w:rsidTr="00DC25CB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тыс. руб.</w:t>
            </w:r>
          </w:p>
        </w:tc>
      </w:tr>
      <w:tr w:rsidR="00DC25CB" w:rsidTr="00DC25CB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2018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2019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2020 год</w:t>
            </w:r>
          </w:p>
        </w:tc>
      </w:tr>
      <w:tr w:rsidR="00DC25CB" w:rsidTr="00DC25CB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25CB" w:rsidRDefault="00DC25CB" w:rsidP="00815E71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DC25CB" w:rsidRPr="00DC25CB" w:rsidRDefault="00DC25C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DC25CB" w:rsidTr="00DC25CB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8</w:t>
            </w:r>
          </w:p>
        </w:tc>
      </w:tr>
      <w:tr w:rsidR="00DC25CB" w:rsidTr="00DC25CB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C25CB" w:rsidRDefault="00DC25CB" w:rsidP="00815E71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C25CB" w:rsidRDefault="00DC25CB" w:rsidP="00815E71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2 871 000,0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2 652 000,0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2 170 000,0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2 170 000,0</w:t>
            </w:r>
          </w:p>
        </w:tc>
      </w:tr>
      <w:tr w:rsidR="00DC25CB" w:rsidTr="00DC25CB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C25CB" w:rsidRDefault="00DC25CB" w:rsidP="00815E71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C25CB" w:rsidRDefault="00DC25CB" w:rsidP="00815E71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850 000,0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880 000,0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1 100 000,0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1 100 000,0</w:t>
            </w:r>
          </w:p>
        </w:tc>
      </w:tr>
      <w:tr w:rsidR="00DC25CB" w:rsidTr="00DC25CB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3 721 000,0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3 532 000,0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3 270 000,0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3 270 000,0</w:t>
            </w:r>
          </w:p>
        </w:tc>
      </w:tr>
      <w:tr w:rsidR="00DC25CB" w:rsidTr="00DC25CB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</w:tr>
      <w:tr w:rsidR="00DC25CB" w:rsidTr="00DC25CB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r>
              <w:t xml:space="preserve">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</w:tr>
    </w:tbl>
    <w:p w:rsidR="00E2598B" w:rsidRPr="00DC25CB" w:rsidRDefault="00E2598B" w:rsidP="00DC25CB"/>
    <w:sectPr w:rsidR="00E2598B" w:rsidRPr="00DC25CB" w:rsidSect="00DC25CB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BE1" w:rsidRDefault="00546BE1" w:rsidP="00DC25CB">
      <w:r>
        <w:separator/>
      </w:r>
    </w:p>
  </w:endnote>
  <w:endnote w:type="continuationSeparator" w:id="1">
    <w:p w:rsidR="00546BE1" w:rsidRDefault="00546BE1" w:rsidP="00DC2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BE1" w:rsidRDefault="00546BE1" w:rsidP="00DC25CB">
      <w:r>
        <w:separator/>
      </w:r>
    </w:p>
  </w:footnote>
  <w:footnote w:type="continuationSeparator" w:id="1">
    <w:p w:rsidR="00546BE1" w:rsidRDefault="00546BE1" w:rsidP="00DC25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5CB" w:rsidRDefault="00106E48" w:rsidP="008A472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C25C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C25CB" w:rsidRDefault="00DC25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5CB" w:rsidRDefault="00106E48" w:rsidP="008A472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C25C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C25CB">
      <w:rPr>
        <w:rStyle w:val="a7"/>
        <w:noProof/>
      </w:rPr>
      <w:t>1</w:t>
    </w:r>
    <w:r>
      <w:rPr>
        <w:rStyle w:val="a7"/>
      </w:rPr>
      <w:fldChar w:fldCharType="end"/>
    </w:r>
  </w:p>
  <w:p w:rsidR="00DC25CB" w:rsidRDefault="00DC25C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DC25CB"/>
    <w:rsid w:val="00077AEF"/>
    <w:rsid w:val="00106E48"/>
    <w:rsid w:val="002C3F39"/>
    <w:rsid w:val="003C292F"/>
    <w:rsid w:val="0044035F"/>
    <w:rsid w:val="00546BE1"/>
    <w:rsid w:val="006808C6"/>
    <w:rsid w:val="006F35B4"/>
    <w:rsid w:val="0080574F"/>
    <w:rsid w:val="008F7E9B"/>
    <w:rsid w:val="00A16161"/>
    <w:rsid w:val="00A24CAF"/>
    <w:rsid w:val="00B912FD"/>
    <w:rsid w:val="00DC25CB"/>
    <w:rsid w:val="00E2598B"/>
    <w:rsid w:val="00E87845"/>
    <w:rsid w:val="00EC1F1E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25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25CB"/>
  </w:style>
  <w:style w:type="paragraph" w:styleId="a5">
    <w:name w:val="footer"/>
    <w:basedOn w:val="a"/>
    <w:link w:val="a6"/>
    <w:uiPriority w:val="99"/>
    <w:semiHidden/>
    <w:unhideWhenUsed/>
    <w:rsid w:val="00DC25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25CB"/>
  </w:style>
  <w:style w:type="character" w:styleId="a7">
    <w:name w:val="page number"/>
    <w:basedOn w:val="a0"/>
    <w:uiPriority w:val="99"/>
    <w:semiHidden/>
    <w:unhideWhenUsed/>
    <w:rsid w:val="00DC25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KalaevaEU</cp:lastModifiedBy>
  <cp:revision>4</cp:revision>
  <dcterms:created xsi:type="dcterms:W3CDTF">2018-12-12T07:46:00Z</dcterms:created>
  <dcterms:modified xsi:type="dcterms:W3CDTF">2018-12-25T10:02:00Z</dcterms:modified>
</cp:coreProperties>
</file>